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bookmarkStart w:id="0" w:name="_GoBack"/>
      <w:bookmarkEnd w:id="0"/>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953E08"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24B2A" w:rsidP="00A33272">
            <w:pPr>
              <w:pStyle w:val="aff0"/>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r>
            <w:r w:rsidR="003574EC">
              <w:rPr>
                <w:sz w:val="36"/>
                <w:szCs w:val="40"/>
              </w:rPr>
              <w:t xml:space="preserve">Куст скважин № </w:t>
            </w:r>
            <w:r w:rsidR="008465F6">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5C3FFB">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Раздел 5. Сведения об инженерном оборудовании, о сетях и системах инженерно-технического обеспечения</w:t>
            </w:r>
          </w:p>
          <w:p w:rsidR="00595FF9" w:rsidRDefault="0051532F" w:rsidP="00573970">
            <w:pPr>
              <w:pStyle w:val="aff9"/>
            </w:pPr>
            <w:r w:rsidRPr="00F95FD3">
              <w:t xml:space="preserve">Подраздел </w:t>
            </w:r>
            <w:r w:rsidR="005C3FFB">
              <w:t>4</w:t>
            </w:r>
            <w:r w:rsidRPr="00F95FD3">
              <w:t xml:space="preserve">. </w:t>
            </w:r>
            <w:r w:rsidR="00081E9B">
              <w:t>Отопление, вентиляция</w:t>
            </w:r>
          </w:p>
          <w:p w:rsidR="00522D18" w:rsidRPr="00F95FD3" w:rsidRDefault="00081E9B" w:rsidP="00573970">
            <w:pPr>
              <w:pStyle w:val="aff9"/>
              <w:rPr>
                <w:szCs w:val="2"/>
              </w:rPr>
            </w:pPr>
            <w:r>
              <w:t xml:space="preserve"> и кондиционирование воздуха, тепловые сети</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673F42" w:rsidRDefault="00953E08" w:rsidP="00A33272">
            <w:pPr>
              <w:pStyle w:val="af7"/>
              <w:spacing w:before="480" w:line="240" w:lineRule="auto"/>
              <w:ind w:firstLine="0"/>
              <w:jc w:val="center"/>
              <w:rPr>
                <w:rFonts w:ascii="Arial" w:hAnsi="Arial" w:cs="Arial"/>
                <w:b/>
                <w:sz w:val="32"/>
              </w:rPr>
            </w:pPr>
            <w:r>
              <w:rPr>
                <w:rFonts w:ascii="Arial" w:hAnsi="Arial" w:cs="Arial"/>
                <w:b/>
                <w:sz w:val="32"/>
              </w:rPr>
              <w:t>ЧОНФ.ГАЗ-КГС</w:t>
            </w:r>
            <w:r w:rsidR="004F778F">
              <w:rPr>
                <w:rFonts w:ascii="Arial" w:hAnsi="Arial" w:cs="Arial"/>
                <w:b/>
                <w:sz w:val="32"/>
              </w:rPr>
              <w:t>.</w:t>
            </w:r>
            <w:r w:rsidR="00B07E23">
              <w:rPr>
                <w:rFonts w:ascii="Arial" w:hAnsi="Arial" w:cs="Arial"/>
                <w:b/>
                <w:sz w:val="32"/>
              </w:rPr>
              <w:t>107</w:t>
            </w:r>
            <w:r w:rsidR="00000BD2">
              <w:rPr>
                <w:rFonts w:ascii="Arial" w:hAnsi="Arial" w:cs="Arial"/>
                <w:b/>
                <w:sz w:val="32"/>
              </w:rPr>
              <w:t>-П-ИОС.04.00</w:t>
            </w:r>
          </w:p>
          <w:p w:rsidR="00522D18" w:rsidRPr="00A33272" w:rsidRDefault="008E68E9" w:rsidP="00000BD2">
            <w:pPr>
              <w:pStyle w:val="aff6"/>
            </w:pPr>
            <w:r w:rsidRPr="00673F42">
              <w:t>Том</w:t>
            </w:r>
            <w:r w:rsidR="00E31120" w:rsidRPr="00673F42">
              <w:t xml:space="preserve"> </w:t>
            </w:r>
            <w:r w:rsidR="00000BD2">
              <w:t>5.4</w:t>
            </w: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CC6A39"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3574EC">
              <w:rPr>
                <w:rFonts w:ascii="Arial" w:hAnsi="Arial" w:cs="Arial"/>
                <w:b/>
                <w:noProof/>
                <w:sz w:val="36"/>
                <w:szCs w:val="40"/>
              </w:rPr>
              <w:t xml:space="preserve">Обустройство Тымпучиканского </w:t>
            </w:r>
            <w:r w:rsidR="003574EC">
              <w:rPr>
                <w:rFonts w:ascii="Arial" w:hAnsi="Arial" w:cs="Arial"/>
                <w:b/>
                <w:noProof/>
                <w:sz w:val="36"/>
                <w:szCs w:val="40"/>
              </w:rPr>
              <w:br/>
              <w:t xml:space="preserve">нефтегазоконденсатного месторождения. </w:t>
            </w:r>
            <w:r w:rsidR="003574EC">
              <w:rPr>
                <w:rFonts w:ascii="Arial" w:hAnsi="Arial" w:cs="Arial"/>
                <w:b/>
                <w:noProof/>
                <w:sz w:val="36"/>
                <w:szCs w:val="40"/>
              </w:rPr>
              <w:br/>
            </w:r>
            <w:r w:rsidR="00B37623" w:rsidRPr="00B37623">
              <w:rPr>
                <w:rFonts w:ascii="Arial" w:hAnsi="Arial" w:cs="Arial"/>
                <w:b/>
                <w:noProof/>
                <w:sz w:val="36"/>
                <w:szCs w:val="40"/>
              </w:rPr>
              <w:t xml:space="preserve">Куст скважин № </w:t>
            </w:r>
            <w:r w:rsidR="008465F6">
              <w:rPr>
                <w:rFonts w:ascii="Arial" w:hAnsi="Arial" w:cs="Arial"/>
                <w:b/>
                <w:noProof/>
                <w:sz w:val="36"/>
                <w:szCs w:val="40"/>
              </w:rPr>
              <w:t>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3574E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Default="006E262C" w:rsidP="00527C07">
            <w:pPr>
              <w:pStyle w:val="af7"/>
              <w:spacing w:before="240" w:line="240" w:lineRule="auto"/>
              <w:ind w:left="113" w:right="113" w:firstLine="0"/>
              <w:jc w:val="center"/>
              <w:rPr>
                <w:rFonts w:ascii="Arial" w:hAnsi="Arial" w:cs="Arial"/>
                <w:b/>
                <w:sz w:val="36"/>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3574EC">
              <w:rPr>
                <w:rFonts w:ascii="Arial" w:hAnsi="Arial" w:cs="Arial"/>
                <w:b/>
                <w:noProof/>
                <w:sz w:val="36"/>
                <w:szCs w:val="36"/>
              </w:rPr>
              <w:t>Раздел 5. Сведения об инженерном оборудовании, о сетях и системах инженерно-технического обеспечения</w:t>
            </w:r>
            <w:r w:rsidRPr="00A33272">
              <w:rPr>
                <w:rFonts w:ascii="Arial" w:hAnsi="Arial" w:cs="Arial"/>
                <w:b/>
                <w:sz w:val="36"/>
                <w:szCs w:val="36"/>
              </w:rPr>
              <w:fldChar w:fldCharType="end"/>
            </w:r>
          </w:p>
          <w:p w:rsidR="00D30B28" w:rsidRPr="00A33272" w:rsidRDefault="00D30B28" w:rsidP="00527C07">
            <w:pPr>
              <w:pStyle w:val="af7"/>
              <w:spacing w:before="240" w:line="240" w:lineRule="auto"/>
              <w:ind w:left="113" w:right="113" w:firstLine="0"/>
              <w:jc w:val="center"/>
              <w:rPr>
                <w:rFonts w:ascii="Arial" w:hAnsi="Arial" w:cs="Arial"/>
                <w:b/>
                <w:sz w:val="2"/>
                <w:szCs w:val="36"/>
              </w:rPr>
            </w:pPr>
          </w:p>
          <w:p w:rsidR="00595FF9" w:rsidRDefault="006E262C" w:rsidP="00527C07">
            <w:pPr>
              <w:pStyle w:val="af7"/>
              <w:spacing w:before="240" w:line="240" w:lineRule="auto"/>
              <w:ind w:firstLine="0"/>
              <w:jc w:val="center"/>
              <w:rPr>
                <w:rFonts w:ascii="Arial" w:hAnsi="Arial" w:cs="Arial"/>
                <w:b/>
                <w:noProof/>
                <w:sz w:val="36"/>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3574EC">
              <w:rPr>
                <w:rFonts w:ascii="Arial" w:hAnsi="Arial" w:cs="Arial"/>
                <w:b/>
                <w:noProof/>
                <w:sz w:val="36"/>
              </w:rPr>
              <w:t xml:space="preserve">Подраздел </w:t>
            </w:r>
            <w:r w:rsidR="00E203E3">
              <w:rPr>
                <w:rFonts w:ascii="Arial" w:hAnsi="Arial" w:cs="Arial"/>
                <w:b/>
                <w:noProof/>
                <w:sz w:val="36"/>
              </w:rPr>
              <w:t>4</w:t>
            </w:r>
            <w:r w:rsidR="003574EC">
              <w:rPr>
                <w:rFonts w:ascii="Arial" w:hAnsi="Arial" w:cs="Arial"/>
                <w:b/>
                <w:noProof/>
                <w:sz w:val="36"/>
              </w:rPr>
              <w:t xml:space="preserve">. </w:t>
            </w:r>
            <w:r w:rsidR="00E203E3" w:rsidRPr="00E203E3">
              <w:rPr>
                <w:rFonts w:ascii="Arial" w:hAnsi="Arial" w:cs="Arial"/>
                <w:b/>
                <w:noProof/>
                <w:sz w:val="36"/>
              </w:rPr>
              <w:t xml:space="preserve">Отопление, вентиляция </w:t>
            </w:r>
          </w:p>
          <w:p w:rsidR="00522D18" w:rsidRPr="00A33272" w:rsidRDefault="00E203E3" w:rsidP="00527C07">
            <w:pPr>
              <w:pStyle w:val="af7"/>
              <w:spacing w:before="240" w:line="240" w:lineRule="auto"/>
              <w:ind w:firstLine="0"/>
              <w:jc w:val="center"/>
              <w:rPr>
                <w:rFonts w:ascii="Arial" w:hAnsi="Arial" w:cs="Arial"/>
                <w:b/>
                <w:sz w:val="2"/>
                <w:szCs w:val="2"/>
              </w:rPr>
            </w:pPr>
            <w:r w:rsidRPr="00E203E3">
              <w:rPr>
                <w:rFonts w:ascii="Arial" w:hAnsi="Arial" w:cs="Arial"/>
                <w:b/>
                <w:noProof/>
                <w:sz w:val="36"/>
              </w:rPr>
              <w:t xml:space="preserve">и кондиционирование воздуха, тепловые сети </w:t>
            </w:r>
            <w:r w:rsidR="006E262C"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CC6A39" w:rsidRPr="00673F42" w:rsidRDefault="004F778F" w:rsidP="00CC6A39">
            <w:pPr>
              <w:pStyle w:val="af7"/>
              <w:spacing w:before="480" w:line="240" w:lineRule="auto"/>
              <w:ind w:firstLine="0"/>
              <w:jc w:val="center"/>
              <w:rPr>
                <w:rFonts w:ascii="Arial" w:hAnsi="Arial" w:cs="Arial"/>
                <w:b/>
                <w:sz w:val="32"/>
              </w:rPr>
            </w:pPr>
            <w:r>
              <w:rPr>
                <w:rFonts w:ascii="Arial" w:hAnsi="Arial" w:cs="Arial"/>
                <w:b/>
                <w:sz w:val="32"/>
              </w:rPr>
              <w:t>ЧОНФ.ГАЗ-КГС.</w:t>
            </w:r>
            <w:r w:rsidR="00B07E23">
              <w:rPr>
                <w:rFonts w:ascii="Arial" w:hAnsi="Arial" w:cs="Arial"/>
                <w:b/>
                <w:sz w:val="32"/>
              </w:rPr>
              <w:t>107</w:t>
            </w:r>
            <w:r w:rsidR="00CC6A39">
              <w:rPr>
                <w:rFonts w:ascii="Arial" w:hAnsi="Arial" w:cs="Arial"/>
                <w:b/>
                <w:sz w:val="32"/>
              </w:rPr>
              <w:t>-П-ИОС.04.00</w:t>
            </w:r>
          </w:p>
          <w:p w:rsidR="008C4BC5" w:rsidRPr="003A0DE4" w:rsidRDefault="003A0DE4" w:rsidP="00527C07">
            <w:pPr>
              <w:spacing w:before="480"/>
              <w:jc w:val="center"/>
              <w:rPr>
                <w:rFonts w:ascii="Arial" w:hAnsi="Arial"/>
                <w:b/>
                <w:bCs/>
                <w:sz w:val="32"/>
                <w:szCs w:val="32"/>
                <w:lang w:val="ru-RU"/>
              </w:rPr>
            </w:pPr>
            <w:r>
              <w:rPr>
                <w:rFonts w:ascii="Arial" w:hAnsi="Arial"/>
                <w:b/>
                <w:bCs/>
                <w:sz w:val="32"/>
                <w:szCs w:val="32"/>
                <w:lang w:val="ru-RU"/>
              </w:rPr>
              <w:t>Том 5.4</w:t>
            </w:r>
          </w:p>
          <w:p w:rsidR="00522D18" w:rsidRPr="00A33272" w:rsidRDefault="00522D18" w:rsidP="00527C07">
            <w:pPr>
              <w:pStyle w:val="af7"/>
              <w:spacing w:line="240" w:lineRule="auto"/>
              <w:ind w:firstLine="0"/>
              <w:jc w:val="center"/>
              <w:rPr>
                <w:rFonts w:ascii="Arial" w:hAnsi="Arial" w:cs="Arial"/>
              </w:rPr>
            </w:pPr>
          </w:p>
        </w:tc>
      </w:tr>
      <w:tr w:rsidR="00522D18" w:rsidRPr="008465F6"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29660E"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3574EC">
              <w:rPr>
                <w:rFonts w:ascii="Arial" w:hAnsi="Arial" w:cs="Arial"/>
                <w:b/>
                <w:noProof/>
                <w:sz w:val="36"/>
                <w:szCs w:val="40"/>
              </w:rPr>
              <w:t xml:space="preserve">Обустройство Тымпучиканского </w:t>
            </w:r>
            <w:r w:rsidR="003574EC">
              <w:rPr>
                <w:rFonts w:ascii="Arial" w:hAnsi="Arial" w:cs="Arial"/>
                <w:b/>
                <w:noProof/>
                <w:sz w:val="36"/>
                <w:szCs w:val="40"/>
              </w:rPr>
              <w:br/>
              <w:t xml:space="preserve">нефтегазоконденсатного месторождения. </w:t>
            </w:r>
            <w:r w:rsidR="003574EC">
              <w:rPr>
                <w:rFonts w:ascii="Arial" w:hAnsi="Arial" w:cs="Arial"/>
                <w:b/>
                <w:noProof/>
                <w:sz w:val="36"/>
                <w:szCs w:val="40"/>
              </w:rPr>
              <w:br/>
            </w:r>
            <w:r w:rsidR="00E5792B" w:rsidRPr="00E5792B">
              <w:rPr>
                <w:rFonts w:ascii="Arial" w:hAnsi="Arial" w:cs="Arial"/>
                <w:b/>
                <w:noProof/>
                <w:sz w:val="36"/>
                <w:szCs w:val="40"/>
              </w:rPr>
              <w:t xml:space="preserve">Куст скважин № </w:t>
            </w:r>
            <w:r w:rsidR="008465F6">
              <w:rPr>
                <w:rFonts w:ascii="Arial" w:hAnsi="Arial" w:cs="Arial"/>
                <w:b/>
                <w:noProof/>
                <w:sz w:val="36"/>
                <w:szCs w:val="40"/>
              </w:rPr>
              <w:t>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3574E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3574EC">
              <w:rPr>
                <w:rFonts w:ascii="Arial" w:hAnsi="Arial" w:cs="Arial"/>
                <w:b/>
                <w:noProof/>
                <w:sz w:val="36"/>
                <w:szCs w:val="36"/>
              </w:rPr>
              <w:t>Раздел 5. Сведения об инженерном оборудовании, о сетях и системах инженерно-технического обеспечения</w:t>
            </w:r>
            <w:r w:rsidRPr="00A33272">
              <w:rPr>
                <w:rFonts w:ascii="Arial" w:hAnsi="Arial" w:cs="Arial"/>
                <w:b/>
                <w:sz w:val="36"/>
                <w:szCs w:val="36"/>
              </w:rPr>
              <w:fldChar w:fldCharType="end"/>
            </w:r>
          </w:p>
          <w:p w:rsidR="00595FF9" w:rsidRDefault="00E5792B" w:rsidP="00163617">
            <w:pPr>
              <w:pStyle w:val="af7"/>
              <w:spacing w:before="240" w:line="240" w:lineRule="auto"/>
              <w:ind w:firstLine="0"/>
              <w:jc w:val="center"/>
              <w:rPr>
                <w:rFonts w:ascii="Arial" w:hAnsi="Arial" w:cs="Arial"/>
                <w:b/>
                <w:sz w:val="36"/>
              </w:rPr>
            </w:pPr>
            <w:r w:rsidRPr="00E5792B">
              <w:rPr>
                <w:rFonts w:ascii="Arial" w:hAnsi="Arial" w:cs="Arial"/>
                <w:b/>
                <w:sz w:val="36"/>
              </w:rPr>
              <w:t xml:space="preserve">Подраздел 4. Отопление, вентиляция </w:t>
            </w:r>
          </w:p>
          <w:p w:rsidR="00D1570A" w:rsidRPr="00573970" w:rsidRDefault="00E5792B" w:rsidP="00163617">
            <w:pPr>
              <w:pStyle w:val="af7"/>
              <w:spacing w:before="240" w:line="240" w:lineRule="auto"/>
              <w:ind w:firstLine="0"/>
              <w:jc w:val="center"/>
              <w:rPr>
                <w:rFonts w:ascii="Arial" w:hAnsi="Arial" w:cs="Arial"/>
                <w:b/>
                <w:bCs/>
                <w:iCs/>
                <w:sz w:val="32"/>
                <w:szCs w:val="32"/>
              </w:rPr>
            </w:pPr>
            <w:r w:rsidRPr="00E5792B">
              <w:rPr>
                <w:rFonts w:ascii="Arial" w:hAnsi="Arial" w:cs="Arial"/>
                <w:b/>
                <w:sz w:val="36"/>
              </w:rPr>
              <w:t xml:space="preserve">и кондиционирование воздуха, тепловые сети </w:t>
            </w:r>
            <w:r w:rsidR="00D1570A" w:rsidRPr="00573970">
              <w:rPr>
                <w:rFonts w:ascii="Arial" w:hAnsi="Arial" w:cs="Arial"/>
                <w:b/>
                <w:bCs/>
                <w:iCs/>
                <w:sz w:val="32"/>
                <w:szCs w:val="32"/>
              </w:rPr>
              <w:fldChar w:fldCharType="begin"/>
            </w:r>
            <w:r w:rsidR="00D1570A" w:rsidRPr="00573970">
              <w:rPr>
                <w:rFonts w:ascii="Arial" w:hAnsi="Arial" w:cs="Arial"/>
                <w:b/>
                <w:bCs/>
                <w:iCs/>
                <w:sz w:val="32"/>
                <w:szCs w:val="32"/>
              </w:rPr>
              <w:instrText xml:space="preserve"> STYLEREF  </w:instrText>
            </w:r>
            <w:r w:rsidR="00D1570A">
              <w:rPr>
                <w:rFonts w:ascii="Arial" w:hAnsi="Arial" w:cs="Arial"/>
                <w:b/>
                <w:bCs/>
                <w:iCs/>
                <w:sz w:val="32"/>
                <w:szCs w:val="32"/>
              </w:rPr>
              <w:instrText>Часть</w:instrText>
            </w:r>
            <w:r w:rsidR="00D1570A" w:rsidRPr="00573970">
              <w:rPr>
                <w:rFonts w:ascii="Arial" w:hAnsi="Arial" w:cs="Arial"/>
                <w:b/>
                <w:bCs/>
                <w:iCs/>
                <w:sz w:val="32"/>
                <w:szCs w:val="32"/>
              </w:rPr>
              <w:instrText xml:space="preserve">  \* MERGEFORMAT </w:instrText>
            </w:r>
            <w:r w:rsidR="00D1570A"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CC6A39" w:rsidP="003A0DE4">
            <w:pPr>
              <w:pStyle w:val="af7"/>
              <w:spacing w:before="480" w:line="240" w:lineRule="auto"/>
              <w:ind w:firstLine="0"/>
              <w:jc w:val="center"/>
              <w:rPr>
                <w:rFonts w:ascii="Arial" w:hAnsi="Arial" w:cs="Arial"/>
                <w:b/>
                <w:sz w:val="32"/>
              </w:rPr>
            </w:pPr>
            <w:r>
              <w:rPr>
                <w:rFonts w:ascii="Arial" w:hAnsi="Arial" w:cs="Arial"/>
                <w:b/>
                <w:sz w:val="32"/>
              </w:rPr>
              <w:t>ЧОНФ.ГАЗ-КГС.</w:t>
            </w:r>
            <w:r w:rsidR="00B07E23">
              <w:rPr>
                <w:rFonts w:ascii="Arial" w:hAnsi="Arial" w:cs="Arial"/>
                <w:b/>
                <w:sz w:val="32"/>
              </w:rPr>
              <w:t>107</w:t>
            </w:r>
            <w:r>
              <w:rPr>
                <w:rFonts w:ascii="Arial" w:hAnsi="Arial" w:cs="Arial"/>
                <w:b/>
                <w:sz w:val="32"/>
              </w:rPr>
              <w:t>-П-ИОС.04.00</w:t>
            </w:r>
            <w:r w:rsidR="00C46319" w:rsidRPr="00573970">
              <w:rPr>
                <w:rFonts w:ascii="Arial" w:hAnsi="Arial" w:cs="Arial"/>
                <w:b/>
                <w:sz w:val="32"/>
              </w:rPr>
              <w:t xml:space="preserve"> </w:t>
            </w:r>
          </w:p>
          <w:p w:rsidR="00D1570A" w:rsidRPr="003A0DE4" w:rsidRDefault="003A0DE4" w:rsidP="00163617">
            <w:pPr>
              <w:spacing w:before="480"/>
              <w:jc w:val="center"/>
              <w:rPr>
                <w:rFonts w:ascii="Arial" w:hAnsi="Arial"/>
                <w:b/>
                <w:bCs/>
                <w:sz w:val="32"/>
                <w:szCs w:val="32"/>
                <w:lang w:val="ru-RU"/>
              </w:rPr>
            </w:pPr>
            <w:r>
              <w:rPr>
                <w:rFonts w:ascii="Arial" w:hAnsi="Arial"/>
                <w:b/>
                <w:bCs/>
                <w:sz w:val="32"/>
                <w:szCs w:val="32"/>
                <w:lang w:val="ru-RU"/>
              </w:rPr>
              <w:t>Том 5.4</w:t>
            </w:r>
          </w:p>
          <w:p w:rsidR="003A0DE4" w:rsidRPr="00A33272" w:rsidRDefault="003A0DE4" w:rsidP="00163617">
            <w:pPr>
              <w:spacing w:before="480"/>
              <w:jc w:val="center"/>
              <w:rPr>
                <w:rFonts w:ascii="Arial" w:hAnsi="Arial"/>
                <w:b/>
                <w:bCs/>
                <w:sz w:val="32"/>
                <w:szCs w:val="32"/>
                <w:lang w:val="ru-RU"/>
              </w:rPr>
            </w:pPr>
          </w:p>
          <w:p w:rsidR="00D1570A" w:rsidRPr="00A33272" w:rsidRDefault="00D1570A" w:rsidP="00163617">
            <w:pPr>
              <w:pStyle w:val="af7"/>
              <w:spacing w:line="240" w:lineRule="auto"/>
              <w:ind w:firstLine="0"/>
              <w:jc w:val="center"/>
              <w:rPr>
                <w:rFonts w:ascii="Arial" w:hAnsi="Arial" w:cs="Arial"/>
              </w:rPr>
            </w:pPr>
          </w:p>
        </w:tc>
      </w:tr>
      <w:tr w:rsidR="00D1570A" w:rsidRPr="008465F6"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r w:rsidRPr="00A35CFA">
              <w:rPr>
                <w:szCs w:val="24"/>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r>
              <w:rPr>
                <w:szCs w:val="24"/>
              </w:rPr>
              <w:t>Наименование</w:t>
            </w:r>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r>
              <w:rPr>
                <w:szCs w:val="24"/>
              </w:rPr>
              <w:t>Примечание</w:t>
            </w:r>
          </w:p>
        </w:tc>
      </w:tr>
      <w:tr w:rsidR="00EC567F" w:rsidRPr="002E3FCC"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29660E" w:rsidP="00434200">
            <w:pPr>
              <w:pStyle w:val="afd"/>
              <w:rPr>
                <w:b w:val="0"/>
              </w:rPr>
            </w:pPr>
            <w:r>
              <w:rPr>
                <w:b w:val="0"/>
              </w:rPr>
              <w:t>ЧОНФ.ГАЗ-КГС.</w:t>
            </w:r>
            <w:r w:rsidR="00434200">
              <w:rPr>
                <w:b w:val="0"/>
              </w:rPr>
              <w:t>107</w:t>
            </w:r>
            <w:r>
              <w:rPr>
                <w:b w:val="0"/>
              </w:rPr>
              <w:t>-П-ИОС</w:t>
            </w:r>
            <w:r w:rsidR="00BA2413">
              <w:rPr>
                <w:b w:val="0"/>
              </w:rPr>
              <w:t>.0</w:t>
            </w:r>
            <w:r>
              <w:rPr>
                <w:b w:val="0"/>
              </w:rPr>
              <w:t>4</w:t>
            </w:r>
            <w:r w:rsidR="002E3FCC">
              <w:rPr>
                <w:b w:val="0"/>
              </w:rPr>
              <w:t>.00</w:t>
            </w:r>
            <w:r>
              <w:rPr>
                <w:b w:val="0"/>
              </w:rPr>
              <w:t>-С-001</w:t>
            </w:r>
          </w:p>
        </w:tc>
        <w:tc>
          <w:tcPr>
            <w:tcW w:w="5223" w:type="dxa"/>
            <w:tcBorders>
              <w:top w:val="single" w:sz="8" w:space="0" w:color="auto"/>
              <w:left w:val="single" w:sz="8" w:space="0" w:color="auto"/>
              <w:right w:val="single" w:sz="8" w:space="0" w:color="auto"/>
            </w:tcBorders>
            <w:vAlign w:val="center"/>
          </w:tcPr>
          <w:p w:rsidR="00EC567F" w:rsidRDefault="0029660E" w:rsidP="002F27A0">
            <w:pPr>
              <w:pStyle w:val="aff7"/>
            </w:pPr>
            <w:r>
              <w:t>Содержание тома 5.4</w:t>
            </w:r>
          </w:p>
        </w:tc>
        <w:tc>
          <w:tcPr>
            <w:tcW w:w="1732" w:type="dxa"/>
            <w:tcBorders>
              <w:top w:val="single" w:sz="8" w:space="0" w:color="auto"/>
              <w:left w:val="single" w:sz="8" w:space="0" w:color="auto"/>
              <w:right w:val="single" w:sz="8" w:space="0" w:color="auto"/>
            </w:tcBorders>
            <w:vAlign w:val="center"/>
          </w:tcPr>
          <w:p w:rsidR="00EC567F" w:rsidRPr="00412500" w:rsidRDefault="00EC567F" w:rsidP="0054443A">
            <w:pPr>
              <w:jc w:val="center"/>
              <w:rPr>
                <w:szCs w:val="24"/>
                <w:lang w:val="ru-RU"/>
              </w:rPr>
            </w:pPr>
          </w:p>
        </w:tc>
      </w:tr>
      <w:tr w:rsidR="00EC567F" w:rsidRPr="00AB2D40" w:rsidTr="00883519">
        <w:trPr>
          <w:trHeight w:val="454"/>
          <w:jc w:val="center"/>
        </w:trPr>
        <w:tc>
          <w:tcPr>
            <w:tcW w:w="3392" w:type="dxa"/>
            <w:tcBorders>
              <w:left w:val="single" w:sz="12" w:space="0" w:color="auto"/>
              <w:right w:val="single" w:sz="8" w:space="0" w:color="auto"/>
            </w:tcBorders>
            <w:vAlign w:val="center"/>
          </w:tcPr>
          <w:p w:rsidR="00EC567F" w:rsidRPr="00412500" w:rsidRDefault="004F108E" w:rsidP="00434200">
            <w:pPr>
              <w:rPr>
                <w:szCs w:val="24"/>
                <w:lang w:val="ru-RU"/>
              </w:rPr>
            </w:pPr>
            <w:r>
              <w:rPr>
                <w:szCs w:val="24"/>
                <w:lang w:val="ru-RU"/>
              </w:rPr>
              <w:t>ЧОНФ.ГАЗ-КГС.</w:t>
            </w:r>
            <w:r w:rsidR="00434200">
              <w:rPr>
                <w:szCs w:val="24"/>
                <w:lang w:val="ru-RU"/>
              </w:rPr>
              <w:t>107</w:t>
            </w:r>
            <w:r>
              <w:rPr>
                <w:szCs w:val="24"/>
                <w:lang w:val="ru-RU"/>
              </w:rPr>
              <w:t>-П-ИОС</w:t>
            </w:r>
            <w:r w:rsidR="00BA2413">
              <w:rPr>
                <w:szCs w:val="24"/>
                <w:lang w:val="ru-RU"/>
              </w:rPr>
              <w:t>.0</w:t>
            </w:r>
            <w:r w:rsidR="00F30249" w:rsidRPr="00F30249">
              <w:rPr>
                <w:szCs w:val="24"/>
                <w:lang w:val="ru-RU"/>
              </w:rPr>
              <w:t>4</w:t>
            </w:r>
            <w:r w:rsidR="00BA2413">
              <w:rPr>
                <w:szCs w:val="24"/>
                <w:lang w:val="ru-RU"/>
              </w:rPr>
              <w:t>.00</w:t>
            </w:r>
            <w:r w:rsidR="00EF325F">
              <w:rPr>
                <w:szCs w:val="24"/>
                <w:lang w:val="ru-RU"/>
              </w:rPr>
              <w:t>-ТЧ</w:t>
            </w:r>
            <w:r w:rsidR="00BA2413">
              <w:rPr>
                <w:szCs w:val="24"/>
                <w:lang w:val="ru-RU"/>
              </w:rPr>
              <w:t>-001</w:t>
            </w:r>
          </w:p>
        </w:tc>
        <w:tc>
          <w:tcPr>
            <w:tcW w:w="5223" w:type="dxa"/>
            <w:tcBorders>
              <w:left w:val="single" w:sz="8" w:space="0" w:color="auto"/>
              <w:right w:val="single" w:sz="8" w:space="0" w:color="auto"/>
            </w:tcBorders>
            <w:vAlign w:val="center"/>
          </w:tcPr>
          <w:p w:rsidR="00EC567F" w:rsidRDefault="00AB2D40" w:rsidP="00AB2D40">
            <w:pPr>
              <w:pStyle w:val="aff7"/>
            </w:pPr>
            <w:r>
              <w:t xml:space="preserve">Подраздел 4. Отопление, вентиляция, кондиционирование воздуха, тепловые сети. </w:t>
            </w:r>
          </w:p>
          <w:p w:rsidR="00AB2D40" w:rsidRPr="00D86FE3" w:rsidRDefault="00AB2D40" w:rsidP="00AB2D40">
            <w:pPr>
              <w:pStyle w:val="aff7"/>
            </w:pPr>
            <w:r>
              <w:t>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8B7" w:rsidRDefault="009C68B7">
      <w:r>
        <w:separator/>
      </w:r>
    </w:p>
  </w:endnote>
  <w:endnote w:type="continuationSeparator" w:id="0">
    <w:p w:rsidR="009C68B7" w:rsidRDefault="009C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E56750" w:rsidRDefault="00F61D6B">
    <w:pPr>
      <w:pStyle w:val="aa"/>
      <w:rPr>
        <w:lang w:val="ru-RU"/>
      </w:rPr>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r w:rsidR="00E56750">
      <w:rPr>
        <w:lang w:val="ru-RU"/>
      </w:rPr>
      <w:t>П-</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8B7" w:rsidRDefault="009C68B7">
      <w:r>
        <w:separator/>
      </w:r>
    </w:p>
  </w:footnote>
  <w:footnote w:type="continuationSeparator" w:id="0">
    <w:p w:rsidR="009C68B7" w:rsidRDefault="009C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4193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4193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2"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4193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4193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4193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2"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4193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4193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4193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465F6"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E57698" w:rsidP="00434200">
                                <w:pPr>
                                  <w:jc w:val="center"/>
                                  <w:rPr>
                                    <w:rFonts w:ascii="Arial" w:hAnsi="Arial" w:cs="Arial"/>
                                    <w:sz w:val="28"/>
                                    <w:szCs w:val="28"/>
                                    <w:lang w:val="ru-RU"/>
                                  </w:rPr>
                                </w:pPr>
                                <w:r w:rsidRPr="00E57698">
                                  <w:rPr>
                                    <w:rFonts w:ascii="Arial" w:hAnsi="Arial" w:cs="Arial"/>
                                    <w:b/>
                                    <w:sz w:val="28"/>
                                    <w:szCs w:val="28"/>
                                    <w:lang w:val="ru-RU"/>
                                  </w:rPr>
                                  <w:t>ЧОНФ.ГАЗ-КГС.</w:t>
                                </w:r>
                                <w:r w:rsidR="00434200">
                                  <w:rPr>
                                    <w:rFonts w:ascii="Arial" w:hAnsi="Arial" w:cs="Arial"/>
                                    <w:b/>
                                    <w:sz w:val="28"/>
                                    <w:szCs w:val="28"/>
                                    <w:lang w:val="ru-RU"/>
                                  </w:rPr>
                                  <w:t>107</w:t>
                                </w:r>
                                <w:r w:rsidRPr="00E57698">
                                  <w:rPr>
                                    <w:rFonts w:ascii="Arial" w:hAnsi="Arial" w:cs="Arial"/>
                                    <w:b/>
                                    <w:sz w:val="28"/>
                                    <w:szCs w:val="28"/>
                                    <w:lang w:val="ru-RU"/>
                                  </w:rPr>
                                  <w:t>-П-ИОС</w:t>
                                </w:r>
                                <w:r w:rsidR="006C2AEA">
                                  <w:rPr>
                                    <w:rFonts w:ascii="Arial" w:hAnsi="Arial" w:cs="Arial"/>
                                    <w:b/>
                                    <w:sz w:val="28"/>
                                    <w:szCs w:val="28"/>
                                    <w:lang w:val="ru-RU"/>
                                  </w:rPr>
                                  <w:t>.0</w:t>
                                </w:r>
                                <w:r w:rsidRPr="00E57698">
                                  <w:rPr>
                                    <w:rFonts w:ascii="Arial" w:hAnsi="Arial" w:cs="Arial"/>
                                    <w:b/>
                                    <w:sz w:val="28"/>
                                    <w:szCs w:val="28"/>
                                    <w:lang w:val="ru-RU"/>
                                  </w:rPr>
                                  <w:t>4</w:t>
                                </w:r>
                                <w:r w:rsidR="006C2AEA">
                                  <w:rPr>
                                    <w:rFonts w:ascii="Arial" w:hAnsi="Arial" w:cs="Arial"/>
                                    <w:b/>
                                    <w:sz w:val="28"/>
                                    <w:szCs w:val="28"/>
                                    <w:lang w:val="ru-RU"/>
                                  </w:rPr>
                                  <w:t>.00</w:t>
                                </w:r>
                                <w:r w:rsidRPr="00E57698">
                                  <w:rPr>
                                    <w:rFonts w:ascii="Arial" w:hAnsi="Arial" w:cs="Arial"/>
                                    <w:b/>
                                    <w:sz w:val="28"/>
                                    <w:szCs w:val="28"/>
                                    <w:lang w:val="ru-RU"/>
                                  </w:rPr>
                                  <w:t>-С-001</w:t>
                                </w:r>
                              </w:p>
                            </w:tc>
                          </w:tr>
                          <w:tr w:rsidR="00F61D6B" w:rsidRPr="008465F6"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B41932" w:rsidRDefault="00F61D6B" w:rsidP="005B33C0">
                                <w:pPr>
                                  <w:ind w:left="-113" w:right="-170"/>
                                  <w:jc w:val="center"/>
                                  <w:rPr>
                                    <w:rFonts w:ascii="Arial" w:hAnsi="Arial"/>
                                    <w:sz w:val="16"/>
                                    <w:szCs w:val="16"/>
                                    <w:lang w:val="ru-RU"/>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C85354" w:rsidP="00EC567F">
                                <w:pPr>
                                  <w:ind w:left="57" w:right="-57"/>
                                  <w:rPr>
                                    <w:rFonts w:ascii="Arial" w:hAnsi="Arial" w:cs="Arial"/>
                                    <w:sz w:val="16"/>
                                    <w:szCs w:val="16"/>
                                    <w:lang w:val="ru-RU"/>
                                  </w:rPr>
                                </w:pPr>
                                <w:r>
                                  <w:rPr>
                                    <w:rFonts w:ascii="Arial" w:hAnsi="Arial" w:cs="Arial"/>
                                    <w:sz w:val="16"/>
                                    <w:szCs w:val="16"/>
                                    <w:lang w:val="ru-RU"/>
                                  </w:rPr>
                                  <w:t>Логинова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060F2"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A31FCB" w:rsidP="00C85354">
                                <w:pPr>
                                  <w:jc w:val="center"/>
                                  <w:rPr>
                                    <w:rFonts w:ascii="Arial" w:hAnsi="Arial" w:cs="Arial"/>
                                    <w:sz w:val="20"/>
                                    <w:lang w:val="ru-RU"/>
                                  </w:rPr>
                                </w:pPr>
                                <w:r>
                                  <w:rPr>
                                    <w:rFonts w:ascii="Arial" w:hAnsi="Arial" w:cs="Arial"/>
                                    <w:kern w:val="18"/>
                                    <w:sz w:val="20"/>
                                    <w:lang w:val="ru-RU"/>
                                  </w:rPr>
                                  <w:t xml:space="preserve">Содержание тома </w:t>
                                </w:r>
                                <w:r w:rsidR="00C85354">
                                  <w:rPr>
                                    <w:rFonts w:ascii="Arial" w:hAnsi="Arial" w:cs="Arial"/>
                                    <w:sz w:val="20"/>
                                    <w:lang w:val="ru-RU"/>
                                  </w:rPr>
                                  <w:t>5.4</w:t>
                                </w:r>
                                <w:r w:rsidR="00F61D6B" w:rsidRPr="002B291A">
                                  <w:rPr>
                                    <w:rFonts w:ascii="Arial" w:hAnsi="Arial" w:cs="Arial"/>
                                    <w:kern w:val="18"/>
                                    <w:sz w:val="20"/>
                                  </w:rPr>
                                  <w:fldChar w:fldCharType="begin"/>
                                </w:r>
                                <w:r w:rsidR="00F61D6B" w:rsidRPr="002B291A">
                                  <w:rPr>
                                    <w:rFonts w:ascii="Arial" w:hAnsi="Arial" w:cs="Arial"/>
                                    <w:kern w:val="18"/>
                                    <w:sz w:val="20"/>
                                  </w:rPr>
                                  <w:instrText xml:space="preserve"> DOCPROPERTY  "Наименование2_документа"</w:instrText>
                                </w:r>
                                <w:r w:rsidR="00F61D6B" w:rsidRPr="002B291A">
                                  <w:rPr>
                                    <w:rFonts w:ascii="Arial" w:hAnsi="Arial" w:cs="Arial"/>
                                    <w:kern w:val="18"/>
                                    <w:sz w:val="20"/>
                                  </w:rPr>
                                  <w:fldChar w:fldCharType="separate"/>
                                </w:r>
                                <w:r w:rsidR="00224B2A">
                                  <w:rPr>
                                    <w:rFonts w:ascii="Arial" w:hAnsi="Arial" w:cs="Arial"/>
                                    <w:kern w:val="18"/>
                                    <w:sz w:val="20"/>
                                  </w:rPr>
                                  <w:t xml:space="preserve"> </w:t>
                                </w:r>
                                <w:r w:rsidR="00F61D6B" w:rsidRPr="002B291A">
                                  <w:rPr>
                                    <w:rFonts w:ascii="Arial" w:hAnsi="Arial" w:cs="Arial"/>
                                    <w:kern w:val="18"/>
                                    <w:sz w:val="20"/>
                                  </w:rPr>
                                  <w:fldChar w:fldCharType="end"/>
                                </w:r>
                                <w:r w:rsidR="00F61D6B" w:rsidRPr="002B291A">
                                  <w:rPr>
                                    <w:rFonts w:ascii="Arial" w:hAnsi="Arial" w:cs="Arial"/>
                                    <w:kern w:val="18"/>
                                    <w:sz w:val="20"/>
                                  </w:rPr>
                                  <w:fldChar w:fldCharType="begin"/>
                                </w:r>
                                <w:r w:rsidR="00F61D6B" w:rsidRPr="002B291A">
                                  <w:rPr>
                                    <w:rFonts w:ascii="Arial" w:hAnsi="Arial" w:cs="Arial"/>
                                    <w:kern w:val="18"/>
                                    <w:sz w:val="20"/>
                                  </w:rPr>
                                  <w:instrText xml:space="preserve"> DOCPROPERTY  "Наименование3_документа"</w:instrText>
                                </w:r>
                                <w:r w:rsidR="00F61D6B" w:rsidRPr="002B291A">
                                  <w:rPr>
                                    <w:rFonts w:ascii="Arial" w:hAnsi="Arial" w:cs="Arial"/>
                                    <w:kern w:val="18"/>
                                    <w:sz w:val="20"/>
                                  </w:rPr>
                                  <w:fldChar w:fldCharType="separate"/>
                                </w:r>
                                <w:r w:rsidR="00224B2A">
                                  <w:rPr>
                                    <w:rFonts w:ascii="Arial" w:hAnsi="Arial" w:cs="Arial"/>
                                    <w:kern w:val="18"/>
                                    <w:sz w:val="20"/>
                                  </w:rPr>
                                  <w:t xml:space="preserve"> </w:t>
                                </w:r>
                                <w:r w:rsidR="00F61D6B"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060F2">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060F2"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060F2">
                                  <w:rPr>
                                    <w:rFonts w:ascii="Arial" w:hAnsi="Arial"/>
                                    <w:noProof/>
                                    <w:sz w:val="20"/>
                                    <w:lang w:val="ru-RU"/>
                                  </w:rPr>
                                  <w:t>1</w:t>
                                </w:r>
                                <w:r>
                                  <w:rPr>
                                    <w:rFonts w:ascii="Arial" w:hAnsi="Arial"/>
                                    <w:sz w:val="20"/>
                                    <w:lang w:val="ru-RU"/>
                                  </w:rPr>
                                  <w:fldChar w:fldCharType="end"/>
                                </w: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2438C2" w:rsidRDefault="00B41932" w:rsidP="00B41932">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EC567F" w:rsidRDefault="00B41932" w:rsidP="00B41932">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D83228" w:rsidRDefault="00B41932" w:rsidP="00B41932">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B41932" w:rsidRPr="00E80E07" w:rsidRDefault="00B41932" w:rsidP="00B41932">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2438C2" w:rsidRDefault="00B41932" w:rsidP="00B41932">
                                <w:pPr>
                                  <w:ind w:left="57"/>
                                  <w:rPr>
                                    <w:rFonts w:ascii="Arial" w:hAnsi="Arial" w:cs="Arial"/>
                                    <w:sz w:val="18"/>
                                    <w:szCs w:val="18"/>
                                    <w:lang w:val="ru-RU"/>
                                  </w:rPr>
                                </w:pPr>
                                <w:r>
                                  <w:rPr>
                                    <w:rFonts w:ascii="Arial" w:hAnsi="Arial" w:cs="Arial"/>
                                    <w:sz w:val="18"/>
                                    <w:szCs w:val="18"/>
                                    <w:lang w:val="ru-RU"/>
                                  </w:rPr>
                                  <w:t>Н.</w:t>
                                </w:r>
                                <w:r>
                                  <w:rPr>
                                    <w:rFonts w:ascii="Arial" w:hAnsi="Arial" w:cs="Arial"/>
                                    <w:sz w:val="18"/>
                                    <w:szCs w:val="18"/>
                                    <w:lang w:val="ru-RU"/>
                                  </w:rPr>
                                  <w:t xml:space="preserve"> </w:t>
                                </w:r>
                                <w:r>
                                  <w:rPr>
                                    <w:rFonts w:ascii="Arial" w:hAnsi="Arial" w:cs="Arial"/>
                                    <w:sz w:val="18"/>
                                    <w:szCs w:val="18"/>
                                    <w:lang w:val="ru-RU"/>
                                  </w:rPr>
                                  <w:t>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EC567F" w:rsidRDefault="00B41932" w:rsidP="00B41932">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0060F2" w:rsidRDefault="000060F2" w:rsidP="00B4193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B41932" w:rsidRDefault="00B41932" w:rsidP="00B41932">
                                <w:pPr>
                                  <w:jc w:val="center"/>
                                  <w:rPr>
                                    <w:spacing w:val="-6"/>
                                    <w:sz w:val="20"/>
                                  </w:rPr>
                                </w:pP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A31FCB" w:rsidRDefault="00B41932" w:rsidP="00B41932">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0B392F" w:rsidRDefault="00B41932" w:rsidP="00B41932">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0060F2" w:rsidRDefault="000060F2" w:rsidP="00B4193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B41932" w:rsidRDefault="00B41932" w:rsidP="00B41932">
                                <w:pPr>
                                  <w:jc w:val="center"/>
                                  <w:rPr>
                                    <w:spacing w:val="-6"/>
                                    <w:sz w:val="20"/>
                                  </w:rPr>
                                </w:pPr>
                              </w:p>
                            </w:tc>
                          </w:tr>
                          <w:tr w:rsidR="00F61D6B" w:rsidRPr="00B41932"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E56750" w:rsidRDefault="00F61D6B" w:rsidP="00434200">
                                <w:pPr>
                                  <w:spacing w:before="20"/>
                                  <w:ind w:right="930"/>
                                  <w:jc w:val="right"/>
                                  <w:rPr>
                                    <w:spacing w:val="-6"/>
                                    <w:sz w:val="20"/>
                                    <w:lang w:val="ru-RU"/>
                                  </w:rPr>
                                </w:pPr>
                                <w:r w:rsidRPr="00E83E71">
                                  <w:rPr>
                                    <w:rFonts w:ascii="Arial" w:hAnsi="Arial" w:cs="Arial"/>
                                    <w:sz w:val="18"/>
                                    <w:szCs w:val="18"/>
                                    <w:lang w:val="ru-RU"/>
                                  </w:rPr>
                                  <w:t xml:space="preserve">Формат А4          </w:t>
                                </w:r>
                                <w:r w:rsidR="00E56750">
                                  <w:rPr>
                                    <w:rFonts w:ascii="Arial" w:hAnsi="Arial" w:cs="Arial"/>
                                    <w:sz w:val="18"/>
                                    <w:szCs w:val="18"/>
                                    <w:lang w:val="ru-RU"/>
                                  </w:rPr>
                                  <w:t>Файл</w:t>
                                </w:r>
                                <w:r w:rsidRPr="00E83E71">
                                  <w:rPr>
                                    <w:rFonts w:ascii="Arial" w:hAnsi="Arial" w:cs="Arial"/>
                                    <w:sz w:val="18"/>
                                    <w:szCs w:val="18"/>
                                    <w:lang w:val="ru-RU"/>
                                  </w:rPr>
                                  <w:t xml:space="preserve"> </w:t>
                                </w:r>
                                <w:r w:rsidR="00E56750">
                                  <w:rPr>
                                    <w:rFonts w:ascii="Arial" w:hAnsi="Arial" w:cs="Arial"/>
                                    <w:sz w:val="18"/>
                                    <w:szCs w:val="18"/>
                                    <w:lang w:val="ru-RU"/>
                                  </w:rPr>
                                  <w:t>ЧОНФ.ГАЗ-КГС.</w:t>
                                </w:r>
                                <w:r w:rsidR="00434200">
                                  <w:rPr>
                                    <w:rFonts w:ascii="Arial" w:hAnsi="Arial" w:cs="Arial"/>
                                    <w:sz w:val="18"/>
                                    <w:szCs w:val="18"/>
                                    <w:lang w:val="ru-RU"/>
                                  </w:rPr>
                                  <w:t>107</w:t>
                                </w:r>
                                <w:r w:rsidR="00E56750">
                                  <w:rPr>
                                    <w:rFonts w:ascii="Arial" w:hAnsi="Arial" w:cs="Arial"/>
                                    <w:sz w:val="18"/>
                                    <w:szCs w:val="18"/>
                                    <w:lang w:val="ru-RU"/>
                                  </w:rPr>
                                  <w:t>-П-ИОС.04.00-С-001</w:t>
                                </w:r>
                                <w:r w:rsidR="0035521D">
                                  <w:rPr>
                                    <w:rFonts w:ascii="Arial" w:hAnsi="Arial" w:cs="Arial"/>
                                    <w:sz w:val="18"/>
                                    <w:szCs w:val="18"/>
                                    <w:lang w:val="ru-RU"/>
                                  </w:rPr>
                                  <w:t>_0.docx</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465F6"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E57698" w:rsidP="00434200">
                          <w:pPr>
                            <w:jc w:val="center"/>
                            <w:rPr>
                              <w:rFonts w:ascii="Arial" w:hAnsi="Arial" w:cs="Arial"/>
                              <w:sz w:val="28"/>
                              <w:szCs w:val="28"/>
                              <w:lang w:val="ru-RU"/>
                            </w:rPr>
                          </w:pPr>
                          <w:r w:rsidRPr="00E57698">
                            <w:rPr>
                              <w:rFonts w:ascii="Arial" w:hAnsi="Arial" w:cs="Arial"/>
                              <w:b/>
                              <w:sz w:val="28"/>
                              <w:szCs w:val="28"/>
                              <w:lang w:val="ru-RU"/>
                            </w:rPr>
                            <w:t>ЧОНФ.ГАЗ-КГС.</w:t>
                          </w:r>
                          <w:r w:rsidR="00434200">
                            <w:rPr>
                              <w:rFonts w:ascii="Arial" w:hAnsi="Arial" w:cs="Arial"/>
                              <w:b/>
                              <w:sz w:val="28"/>
                              <w:szCs w:val="28"/>
                              <w:lang w:val="ru-RU"/>
                            </w:rPr>
                            <w:t>107</w:t>
                          </w:r>
                          <w:r w:rsidRPr="00E57698">
                            <w:rPr>
                              <w:rFonts w:ascii="Arial" w:hAnsi="Arial" w:cs="Arial"/>
                              <w:b/>
                              <w:sz w:val="28"/>
                              <w:szCs w:val="28"/>
                              <w:lang w:val="ru-RU"/>
                            </w:rPr>
                            <w:t>-П-ИОС</w:t>
                          </w:r>
                          <w:r w:rsidR="006C2AEA">
                            <w:rPr>
                              <w:rFonts w:ascii="Arial" w:hAnsi="Arial" w:cs="Arial"/>
                              <w:b/>
                              <w:sz w:val="28"/>
                              <w:szCs w:val="28"/>
                              <w:lang w:val="ru-RU"/>
                            </w:rPr>
                            <w:t>.0</w:t>
                          </w:r>
                          <w:r w:rsidRPr="00E57698">
                            <w:rPr>
                              <w:rFonts w:ascii="Arial" w:hAnsi="Arial" w:cs="Arial"/>
                              <w:b/>
                              <w:sz w:val="28"/>
                              <w:szCs w:val="28"/>
                              <w:lang w:val="ru-RU"/>
                            </w:rPr>
                            <w:t>4</w:t>
                          </w:r>
                          <w:r w:rsidR="006C2AEA">
                            <w:rPr>
                              <w:rFonts w:ascii="Arial" w:hAnsi="Arial" w:cs="Arial"/>
                              <w:b/>
                              <w:sz w:val="28"/>
                              <w:szCs w:val="28"/>
                              <w:lang w:val="ru-RU"/>
                            </w:rPr>
                            <w:t>.00</w:t>
                          </w:r>
                          <w:r w:rsidRPr="00E57698">
                            <w:rPr>
                              <w:rFonts w:ascii="Arial" w:hAnsi="Arial" w:cs="Arial"/>
                              <w:b/>
                              <w:sz w:val="28"/>
                              <w:szCs w:val="28"/>
                              <w:lang w:val="ru-RU"/>
                            </w:rPr>
                            <w:t>-С-001</w:t>
                          </w:r>
                        </w:p>
                      </w:tc>
                    </w:tr>
                    <w:tr w:rsidR="00F61D6B" w:rsidRPr="008465F6"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B41932" w:rsidRDefault="00F61D6B" w:rsidP="005B33C0">
                          <w:pPr>
                            <w:ind w:left="-113" w:right="-170"/>
                            <w:jc w:val="center"/>
                            <w:rPr>
                              <w:rFonts w:ascii="Arial" w:hAnsi="Arial"/>
                              <w:sz w:val="16"/>
                              <w:szCs w:val="16"/>
                              <w:lang w:val="ru-RU"/>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C85354" w:rsidP="00EC567F">
                          <w:pPr>
                            <w:ind w:left="57" w:right="-57"/>
                            <w:rPr>
                              <w:rFonts w:ascii="Arial" w:hAnsi="Arial" w:cs="Arial"/>
                              <w:sz w:val="16"/>
                              <w:szCs w:val="16"/>
                              <w:lang w:val="ru-RU"/>
                            </w:rPr>
                          </w:pPr>
                          <w:r>
                            <w:rPr>
                              <w:rFonts w:ascii="Arial" w:hAnsi="Arial" w:cs="Arial"/>
                              <w:sz w:val="16"/>
                              <w:szCs w:val="16"/>
                              <w:lang w:val="ru-RU"/>
                            </w:rPr>
                            <w:t>Логинова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060F2"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27.08.24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A31FCB" w:rsidP="00C85354">
                          <w:pPr>
                            <w:jc w:val="center"/>
                            <w:rPr>
                              <w:rFonts w:ascii="Arial" w:hAnsi="Arial" w:cs="Arial"/>
                              <w:sz w:val="20"/>
                              <w:lang w:val="ru-RU"/>
                            </w:rPr>
                          </w:pPr>
                          <w:r>
                            <w:rPr>
                              <w:rFonts w:ascii="Arial" w:hAnsi="Arial" w:cs="Arial"/>
                              <w:kern w:val="18"/>
                              <w:sz w:val="20"/>
                              <w:lang w:val="ru-RU"/>
                            </w:rPr>
                            <w:t xml:space="preserve">Содержание тома </w:t>
                          </w:r>
                          <w:r w:rsidR="00C85354">
                            <w:rPr>
                              <w:rFonts w:ascii="Arial" w:hAnsi="Arial" w:cs="Arial"/>
                              <w:sz w:val="20"/>
                              <w:lang w:val="ru-RU"/>
                            </w:rPr>
                            <w:t>5.4</w:t>
                          </w:r>
                          <w:r w:rsidR="00F61D6B" w:rsidRPr="002B291A">
                            <w:rPr>
                              <w:rFonts w:ascii="Arial" w:hAnsi="Arial" w:cs="Arial"/>
                              <w:kern w:val="18"/>
                              <w:sz w:val="20"/>
                            </w:rPr>
                            <w:fldChar w:fldCharType="begin"/>
                          </w:r>
                          <w:r w:rsidR="00F61D6B" w:rsidRPr="002B291A">
                            <w:rPr>
                              <w:rFonts w:ascii="Arial" w:hAnsi="Arial" w:cs="Arial"/>
                              <w:kern w:val="18"/>
                              <w:sz w:val="20"/>
                            </w:rPr>
                            <w:instrText xml:space="preserve"> DOCPROPERTY  "Наименование2_документа"</w:instrText>
                          </w:r>
                          <w:r w:rsidR="00F61D6B" w:rsidRPr="002B291A">
                            <w:rPr>
                              <w:rFonts w:ascii="Arial" w:hAnsi="Arial" w:cs="Arial"/>
                              <w:kern w:val="18"/>
                              <w:sz w:val="20"/>
                            </w:rPr>
                            <w:fldChar w:fldCharType="separate"/>
                          </w:r>
                          <w:r w:rsidR="00224B2A">
                            <w:rPr>
                              <w:rFonts w:ascii="Arial" w:hAnsi="Arial" w:cs="Arial"/>
                              <w:kern w:val="18"/>
                              <w:sz w:val="20"/>
                            </w:rPr>
                            <w:t xml:space="preserve"> </w:t>
                          </w:r>
                          <w:r w:rsidR="00F61D6B" w:rsidRPr="002B291A">
                            <w:rPr>
                              <w:rFonts w:ascii="Arial" w:hAnsi="Arial" w:cs="Arial"/>
                              <w:kern w:val="18"/>
                              <w:sz w:val="20"/>
                            </w:rPr>
                            <w:fldChar w:fldCharType="end"/>
                          </w:r>
                          <w:r w:rsidR="00F61D6B" w:rsidRPr="002B291A">
                            <w:rPr>
                              <w:rFonts w:ascii="Arial" w:hAnsi="Arial" w:cs="Arial"/>
                              <w:kern w:val="18"/>
                              <w:sz w:val="20"/>
                            </w:rPr>
                            <w:fldChar w:fldCharType="begin"/>
                          </w:r>
                          <w:r w:rsidR="00F61D6B" w:rsidRPr="002B291A">
                            <w:rPr>
                              <w:rFonts w:ascii="Arial" w:hAnsi="Arial" w:cs="Arial"/>
                              <w:kern w:val="18"/>
                              <w:sz w:val="20"/>
                            </w:rPr>
                            <w:instrText xml:space="preserve"> DOCPROPERTY  "Наименование3_документа"</w:instrText>
                          </w:r>
                          <w:r w:rsidR="00F61D6B" w:rsidRPr="002B291A">
                            <w:rPr>
                              <w:rFonts w:ascii="Arial" w:hAnsi="Arial" w:cs="Arial"/>
                              <w:kern w:val="18"/>
                              <w:sz w:val="20"/>
                            </w:rPr>
                            <w:fldChar w:fldCharType="separate"/>
                          </w:r>
                          <w:r w:rsidR="00224B2A">
                            <w:rPr>
                              <w:rFonts w:ascii="Arial" w:hAnsi="Arial" w:cs="Arial"/>
                              <w:kern w:val="18"/>
                              <w:sz w:val="20"/>
                            </w:rPr>
                            <w:t xml:space="preserve"> </w:t>
                          </w:r>
                          <w:r w:rsidR="00F61D6B"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060F2">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060F2"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060F2">
                            <w:rPr>
                              <w:rFonts w:ascii="Arial" w:hAnsi="Arial"/>
                              <w:noProof/>
                              <w:sz w:val="20"/>
                              <w:lang w:val="ru-RU"/>
                            </w:rPr>
                            <w:t>1</w:t>
                          </w:r>
                          <w:r>
                            <w:rPr>
                              <w:rFonts w:ascii="Arial" w:hAnsi="Arial"/>
                              <w:sz w:val="20"/>
                              <w:lang w:val="ru-RU"/>
                            </w:rPr>
                            <w:fldChar w:fldCharType="end"/>
                          </w: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2438C2" w:rsidRDefault="00B41932" w:rsidP="00B41932">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EC567F" w:rsidRDefault="00B41932" w:rsidP="00B41932">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D83228" w:rsidRDefault="00B41932" w:rsidP="00B41932">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B41932" w:rsidRPr="00E80E07" w:rsidRDefault="00B41932" w:rsidP="00B41932">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D4F60"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2438C2" w:rsidRDefault="00B41932" w:rsidP="00B41932">
                          <w:pPr>
                            <w:ind w:left="57"/>
                            <w:rPr>
                              <w:rFonts w:ascii="Arial" w:hAnsi="Arial" w:cs="Arial"/>
                              <w:sz w:val="18"/>
                              <w:szCs w:val="18"/>
                              <w:lang w:val="ru-RU"/>
                            </w:rPr>
                          </w:pPr>
                          <w:r>
                            <w:rPr>
                              <w:rFonts w:ascii="Arial" w:hAnsi="Arial" w:cs="Arial"/>
                              <w:sz w:val="18"/>
                              <w:szCs w:val="18"/>
                              <w:lang w:val="ru-RU"/>
                            </w:rPr>
                            <w:t>Н.</w:t>
                          </w:r>
                          <w:r>
                            <w:rPr>
                              <w:rFonts w:ascii="Arial" w:hAnsi="Arial" w:cs="Arial"/>
                              <w:sz w:val="18"/>
                              <w:szCs w:val="18"/>
                              <w:lang w:val="ru-RU"/>
                            </w:rPr>
                            <w:t xml:space="preserve"> </w:t>
                          </w:r>
                          <w:r>
                            <w:rPr>
                              <w:rFonts w:ascii="Arial" w:hAnsi="Arial" w:cs="Arial"/>
                              <w:sz w:val="18"/>
                              <w:szCs w:val="18"/>
                              <w:lang w:val="ru-RU"/>
                            </w:rPr>
                            <w:t>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EC567F" w:rsidRDefault="00B41932" w:rsidP="00B41932">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B41932" w:rsidRPr="000060F2" w:rsidRDefault="000060F2" w:rsidP="00B4193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B41932" w:rsidRDefault="00B41932" w:rsidP="00B41932">
                          <w:pPr>
                            <w:jc w:val="center"/>
                            <w:rPr>
                              <w:spacing w:val="-6"/>
                              <w:sz w:val="20"/>
                            </w:rPr>
                          </w:pPr>
                        </w:p>
                      </w:tc>
                    </w:tr>
                    <w:tr w:rsidR="00B41932" w:rsidTr="007219E7">
                      <w:trPr>
                        <w:trHeight w:hRule="exact" w:val="284"/>
                        <w:jc w:val="center"/>
                      </w:trPr>
                      <w:tc>
                        <w:tcPr>
                          <w:tcW w:w="236" w:type="dxa"/>
                          <w:vMerge/>
                          <w:tcBorders>
                            <w:left w:val="nil"/>
                            <w:bottom w:val="nil"/>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B41932" w:rsidRPr="002438C2" w:rsidRDefault="00B41932" w:rsidP="00B41932">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A31FCB" w:rsidRDefault="00B41932" w:rsidP="00B41932">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0B392F" w:rsidRDefault="00B41932" w:rsidP="00B41932">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Default="00B41932" w:rsidP="00B41932">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B41932" w:rsidRPr="000060F2" w:rsidRDefault="000060F2" w:rsidP="00B4193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27.08.24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B41932" w:rsidRDefault="00B41932" w:rsidP="00B41932">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B41932" w:rsidRDefault="00B41932" w:rsidP="00B41932">
                          <w:pPr>
                            <w:jc w:val="center"/>
                            <w:rPr>
                              <w:spacing w:val="-6"/>
                              <w:sz w:val="20"/>
                            </w:rPr>
                          </w:pPr>
                        </w:p>
                      </w:tc>
                    </w:tr>
                    <w:tr w:rsidR="00F61D6B" w:rsidRPr="00B41932"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E56750" w:rsidRDefault="00F61D6B" w:rsidP="00434200">
                          <w:pPr>
                            <w:spacing w:before="20"/>
                            <w:ind w:right="930"/>
                            <w:jc w:val="right"/>
                            <w:rPr>
                              <w:spacing w:val="-6"/>
                              <w:sz w:val="20"/>
                              <w:lang w:val="ru-RU"/>
                            </w:rPr>
                          </w:pPr>
                          <w:r w:rsidRPr="00E83E71">
                            <w:rPr>
                              <w:rFonts w:ascii="Arial" w:hAnsi="Arial" w:cs="Arial"/>
                              <w:sz w:val="18"/>
                              <w:szCs w:val="18"/>
                              <w:lang w:val="ru-RU"/>
                            </w:rPr>
                            <w:t xml:space="preserve">Формат А4          </w:t>
                          </w:r>
                          <w:r w:rsidR="00E56750">
                            <w:rPr>
                              <w:rFonts w:ascii="Arial" w:hAnsi="Arial" w:cs="Arial"/>
                              <w:sz w:val="18"/>
                              <w:szCs w:val="18"/>
                              <w:lang w:val="ru-RU"/>
                            </w:rPr>
                            <w:t>Файл</w:t>
                          </w:r>
                          <w:r w:rsidRPr="00E83E71">
                            <w:rPr>
                              <w:rFonts w:ascii="Arial" w:hAnsi="Arial" w:cs="Arial"/>
                              <w:sz w:val="18"/>
                              <w:szCs w:val="18"/>
                              <w:lang w:val="ru-RU"/>
                            </w:rPr>
                            <w:t xml:space="preserve"> </w:t>
                          </w:r>
                          <w:r w:rsidR="00E56750">
                            <w:rPr>
                              <w:rFonts w:ascii="Arial" w:hAnsi="Arial" w:cs="Arial"/>
                              <w:sz w:val="18"/>
                              <w:szCs w:val="18"/>
                              <w:lang w:val="ru-RU"/>
                            </w:rPr>
                            <w:t>ЧОНФ.ГАЗ-КГС.</w:t>
                          </w:r>
                          <w:r w:rsidR="00434200">
                            <w:rPr>
                              <w:rFonts w:ascii="Arial" w:hAnsi="Arial" w:cs="Arial"/>
                              <w:sz w:val="18"/>
                              <w:szCs w:val="18"/>
                              <w:lang w:val="ru-RU"/>
                            </w:rPr>
                            <w:t>107</w:t>
                          </w:r>
                          <w:r w:rsidR="00E56750">
                            <w:rPr>
                              <w:rFonts w:ascii="Arial" w:hAnsi="Arial" w:cs="Arial"/>
                              <w:sz w:val="18"/>
                              <w:szCs w:val="18"/>
                              <w:lang w:val="ru-RU"/>
                            </w:rPr>
                            <w:t>-П-ИОС.04.00-С-001</w:t>
                          </w:r>
                          <w:r w:rsidR="0035521D">
                            <w:rPr>
                              <w:rFonts w:ascii="Arial" w:hAnsi="Arial" w:cs="Arial"/>
                              <w:sz w:val="18"/>
                              <w:szCs w:val="18"/>
                              <w:lang w:val="ru-RU"/>
                            </w:rPr>
                            <w:t>_0.docx</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en-US" w:vendorID="64" w:dllVersion="131078" w:nlCheck="1" w:checkStyle="0"/>
  <w:activeWritingStyle w:appName="MSWord" w:lang="ru-R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727852"/>
    <w:rsid w:val="00000BD2"/>
    <w:rsid w:val="00001BA9"/>
    <w:rsid w:val="000046AD"/>
    <w:rsid w:val="000060F2"/>
    <w:rsid w:val="00021972"/>
    <w:rsid w:val="00023E21"/>
    <w:rsid w:val="000412D5"/>
    <w:rsid w:val="00043FF3"/>
    <w:rsid w:val="000473AB"/>
    <w:rsid w:val="000473B5"/>
    <w:rsid w:val="00050ADA"/>
    <w:rsid w:val="00052ACD"/>
    <w:rsid w:val="00054FF3"/>
    <w:rsid w:val="00063B63"/>
    <w:rsid w:val="00065E18"/>
    <w:rsid w:val="00067F8A"/>
    <w:rsid w:val="00081E9B"/>
    <w:rsid w:val="00084948"/>
    <w:rsid w:val="000918D7"/>
    <w:rsid w:val="00093D30"/>
    <w:rsid w:val="00094623"/>
    <w:rsid w:val="00095E13"/>
    <w:rsid w:val="000A2C97"/>
    <w:rsid w:val="000A421F"/>
    <w:rsid w:val="000B0B69"/>
    <w:rsid w:val="000B392F"/>
    <w:rsid w:val="000B558E"/>
    <w:rsid w:val="000B6682"/>
    <w:rsid w:val="000B7753"/>
    <w:rsid w:val="000C0B4F"/>
    <w:rsid w:val="000C6624"/>
    <w:rsid w:val="000E418F"/>
    <w:rsid w:val="000E7F31"/>
    <w:rsid w:val="000F528A"/>
    <w:rsid w:val="001035E5"/>
    <w:rsid w:val="00104D78"/>
    <w:rsid w:val="001053CB"/>
    <w:rsid w:val="00117C8B"/>
    <w:rsid w:val="00120878"/>
    <w:rsid w:val="00122EC0"/>
    <w:rsid w:val="00131E20"/>
    <w:rsid w:val="00136591"/>
    <w:rsid w:val="00145C9C"/>
    <w:rsid w:val="001528AD"/>
    <w:rsid w:val="00157ED4"/>
    <w:rsid w:val="001613D1"/>
    <w:rsid w:val="00167F38"/>
    <w:rsid w:val="00181463"/>
    <w:rsid w:val="0018218D"/>
    <w:rsid w:val="00184ABA"/>
    <w:rsid w:val="00195935"/>
    <w:rsid w:val="001A5A9D"/>
    <w:rsid w:val="001B4CE2"/>
    <w:rsid w:val="001C4ACD"/>
    <w:rsid w:val="001D3C32"/>
    <w:rsid w:val="001D580E"/>
    <w:rsid w:val="001E6E1A"/>
    <w:rsid w:val="001F06B6"/>
    <w:rsid w:val="001F0BEF"/>
    <w:rsid w:val="0020489A"/>
    <w:rsid w:val="00205064"/>
    <w:rsid w:val="00213041"/>
    <w:rsid w:val="00214EF7"/>
    <w:rsid w:val="002164B1"/>
    <w:rsid w:val="00224B2A"/>
    <w:rsid w:val="00240208"/>
    <w:rsid w:val="002438C2"/>
    <w:rsid w:val="00243F62"/>
    <w:rsid w:val="002466A0"/>
    <w:rsid w:val="0024682F"/>
    <w:rsid w:val="00246FA3"/>
    <w:rsid w:val="00247A02"/>
    <w:rsid w:val="00250F5F"/>
    <w:rsid w:val="00254E48"/>
    <w:rsid w:val="00261A89"/>
    <w:rsid w:val="00275727"/>
    <w:rsid w:val="00286D66"/>
    <w:rsid w:val="002878A9"/>
    <w:rsid w:val="00287CB3"/>
    <w:rsid w:val="002938D4"/>
    <w:rsid w:val="00295730"/>
    <w:rsid w:val="0029660E"/>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E3FCC"/>
    <w:rsid w:val="002F4153"/>
    <w:rsid w:val="003046FA"/>
    <w:rsid w:val="003079D2"/>
    <w:rsid w:val="003151E7"/>
    <w:rsid w:val="003159B3"/>
    <w:rsid w:val="00315BC5"/>
    <w:rsid w:val="0031649B"/>
    <w:rsid w:val="00323D5A"/>
    <w:rsid w:val="00336C02"/>
    <w:rsid w:val="00347A51"/>
    <w:rsid w:val="0035023A"/>
    <w:rsid w:val="00350737"/>
    <w:rsid w:val="00351882"/>
    <w:rsid w:val="0035521D"/>
    <w:rsid w:val="003574EC"/>
    <w:rsid w:val="0036281C"/>
    <w:rsid w:val="00364D04"/>
    <w:rsid w:val="00374999"/>
    <w:rsid w:val="00375164"/>
    <w:rsid w:val="003863AB"/>
    <w:rsid w:val="0038652D"/>
    <w:rsid w:val="00394C28"/>
    <w:rsid w:val="003954A7"/>
    <w:rsid w:val="003A0D58"/>
    <w:rsid w:val="003A0DE4"/>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500"/>
    <w:rsid w:val="00412684"/>
    <w:rsid w:val="004135CC"/>
    <w:rsid w:val="004147D9"/>
    <w:rsid w:val="00415783"/>
    <w:rsid w:val="00420F8A"/>
    <w:rsid w:val="00430F28"/>
    <w:rsid w:val="00434200"/>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108E"/>
    <w:rsid w:val="004F51DC"/>
    <w:rsid w:val="004F6A09"/>
    <w:rsid w:val="004F778F"/>
    <w:rsid w:val="00510943"/>
    <w:rsid w:val="005127DA"/>
    <w:rsid w:val="0051532F"/>
    <w:rsid w:val="00522D18"/>
    <w:rsid w:val="0052479D"/>
    <w:rsid w:val="00527C07"/>
    <w:rsid w:val="00535921"/>
    <w:rsid w:val="005379EA"/>
    <w:rsid w:val="005420D2"/>
    <w:rsid w:val="0054443A"/>
    <w:rsid w:val="00547312"/>
    <w:rsid w:val="00551455"/>
    <w:rsid w:val="00555FAB"/>
    <w:rsid w:val="0056073F"/>
    <w:rsid w:val="005640EB"/>
    <w:rsid w:val="005665BA"/>
    <w:rsid w:val="005701B1"/>
    <w:rsid w:val="00573970"/>
    <w:rsid w:val="00576E0C"/>
    <w:rsid w:val="0058073A"/>
    <w:rsid w:val="00587018"/>
    <w:rsid w:val="00595ADF"/>
    <w:rsid w:val="00595FF9"/>
    <w:rsid w:val="005A1116"/>
    <w:rsid w:val="005B33C0"/>
    <w:rsid w:val="005B47F6"/>
    <w:rsid w:val="005C1DBF"/>
    <w:rsid w:val="005C2FA8"/>
    <w:rsid w:val="005C3FFB"/>
    <w:rsid w:val="005E15EB"/>
    <w:rsid w:val="005E39F6"/>
    <w:rsid w:val="005E3F91"/>
    <w:rsid w:val="005E4437"/>
    <w:rsid w:val="005E4633"/>
    <w:rsid w:val="005E5F60"/>
    <w:rsid w:val="005E723A"/>
    <w:rsid w:val="005F069B"/>
    <w:rsid w:val="005F5B30"/>
    <w:rsid w:val="005F7C48"/>
    <w:rsid w:val="005F7FB8"/>
    <w:rsid w:val="006134CA"/>
    <w:rsid w:val="00616D73"/>
    <w:rsid w:val="00617E5C"/>
    <w:rsid w:val="00620030"/>
    <w:rsid w:val="0062227F"/>
    <w:rsid w:val="00625198"/>
    <w:rsid w:val="00630029"/>
    <w:rsid w:val="0063181D"/>
    <w:rsid w:val="00634737"/>
    <w:rsid w:val="0064157A"/>
    <w:rsid w:val="0064274D"/>
    <w:rsid w:val="006437B9"/>
    <w:rsid w:val="00650980"/>
    <w:rsid w:val="00652E9D"/>
    <w:rsid w:val="00655FB2"/>
    <w:rsid w:val="00670E0A"/>
    <w:rsid w:val="00671F8A"/>
    <w:rsid w:val="00673F42"/>
    <w:rsid w:val="00673F9F"/>
    <w:rsid w:val="00674026"/>
    <w:rsid w:val="006779CB"/>
    <w:rsid w:val="006809BC"/>
    <w:rsid w:val="00681183"/>
    <w:rsid w:val="00682AB6"/>
    <w:rsid w:val="00685D76"/>
    <w:rsid w:val="0069072D"/>
    <w:rsid w:val="00691788"/>
    <w:rsid w:val="006A29C9"/>
    <w:rsid w:val="006A4C46"/>
    <w:rsid w:val="006B29DA"/>
    <w:rsid w:val="006B3CE2"/>
    <w:rsid w:val="006B7BC7"/>
    <w:rsid w:val="006C23B7"/>
    <w:rsid w:val="006C2AEA"/>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5F6"/>
    <w:rsid w:val="00846D17"/>
    <w:rsid w:val="00847899"/>
    <w:rsid w:val="00851A25"/>
    <w:rsid w:val="00852984"/>
    <w:rsid w:val="00860A4F"/>
    <w:rsid w:val="0086478D"/>
    <w:rsid w:val="00864992"/>
    <w:rsid w:val="008723DB"/>
    <w:rsid w:val="008732E8"/>
    <w:rsid w:val="00883519"/>
    <w:rsid w:val="008853EF"/>
    <w:rsid w:val="00887B44"/>
    <w:rsid w:val="00890654"/>
    <w:rsid w:val="00890A87"/>
    <w:rsid w:val="0089413C"/>
    <w:rsid w:val="00896B88"/>
    <w:rsid w:val="008A52C4"/>
    <w:rsid w:val="008B6F62"/>
    <w:rsid w:val="008C4BC5"/>
    <w:rsid w:val="008C65C8"/>
    <w:rsid w:val="008C7157"/>
    <w:rsid w:val="008D19C2"/>
    <w:rsid w:val="008D426F"/>
    <w:rsid w:val="008D5A9D"/>
    <w:rsid w:val="008E1C41"/>
    <w:rsid w:val="008E3EE9"/>
    <w:rsid w:val="008E5E7A"/>
    <w:rsid w:val="008E68E9"/>
    <w:rsid w:val="008F69A4"/>
    <w:rsid w:val="00902CA6"/>
    <w:rsid w:val="009046E0"/>
    <w:rsid w:val="00907E00"/>
    <w:rsid w:val="00911F7D"/>
    <w:rsid w:val="009214F5"/>
    <w:rsid w:val="00925831"/>
    <w:rsid w:val="00925C32"/>
    <w:rsid w:val="0093405A"/>
    <w:rsid w:val="009353A7"/>
    <w:rsid w:val="00935521"/>
    <w:rsid w:val="00935AD9"/>
    <w:rsid w:val="009431D6"/>
    <w:rsid w:val="0094388A"/>
    <w:rsid w:val="009475EB"/>
    <w:rsid w:val="00951989"/>
    <w:rsid w:val="00951F4B"/>
    <w:rsid w:val="009525C0"/>
    <w:rsid w:val="00952E6A"/>
    <w:rsid w:val="00953E08"/>
    <w:rsid w:val="00962E98"/>
    <w:rsid w:val="00965488"/>
    <w:rsid w:val="00966F0E"/>
    <w:rsid w:val="00970049"/>
    <w:rsid w:val="00976259"/>
    <w:rsid w:val="0099161F"/>
    <w:rsid w:val="00993364"/>
    <w:rsid w:val="009936C1"/>
    <w:rsid w:val="0099712B"/>
    <w:rsid w:val="009A37CE"/>
    <w:rsid w:val="009B0A40"/>
    <w:rsid w:val="009B4304"/>
    <w:rsid w:val="009B55C0"/>
    <w:rsid w:val="009C36DC"/>
    <w:rsid w:val="009C3D20"/>
    <w:rsid w:val="009C68B7"/>
    <w:rsid w:val="009C7BA3"/>
    <w:rsid w:val="009D7B23"/>
    <w:rsid w:val="009E43C1"/>
    <w:rsid w:val="009E63AB"/>
    <w:rsid w:val="009E7186"/>
    <w:rsid w:val="009F0870"/>
    <w:rsid w:val="00A04C46"/>
    <w:rsid w:val="00A145CD"/>
    <w:rsid w:val="00A2305E"/>
    <w:rsid w:val="00A2543F"/>
    <w:rsid w:val="00A27E9F"/>
    <w:rsid w:val="00A30E76"/>
    <w:rsid w:val="00A31FCB"/>
    <w:rsid w:val="00A33272"/>
    <w:rsid w:val="00A36002"/>
    <w:rsid w:val="00A43C52"/>
    <w:rsid w:val="00A4614D"/>
    <w:rsid w:val="00A461A8"/>
    <w:rsid w:val="00A46FB7"/>
    <w:rsid w:val="00A570D1"/>
    <w:rsid w:val="00A6702C"/>
    <w:rsid w:val="00A71686"/>
    <w:rsid w:val="00A72BE4"/>
    <w:rsid w:val="00A746F4"/>
    <w:rsid w:val="00A9578C"/>
    <w:rsid w:val="00A9789F"/>
    <w:rsid w:val="00AA0EFB"/>
    <w:rsid w:val="00AB049B"/>
    <w:rsid w:val="00AB2D40"/>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07E23"/>
    <w:rsid w:val="00B13A47"/>
    <w:rsid w:val="00B1621E"/>
    <w:rsid w:val="00B213F1"/>
    <w:rsid w:val="00B25D28"/>
    <w:rsid w:val="00B26DD0"/>
    <w:rsid w:val="00B33D92"/>
    <w:rsid w:val="00B35B68"/>
    <w:rsid w:val="00B362EB"/>
    <w:rsid w:val="00B37623"/>
    <w:rsid w:val="00B41932"/>
    <w:rsid w:val="00B42AC5"/>
    <w:rsid w:val="00B4502A"/>
    <w:rsid w:val="00B5077C"/>
    <w:rsid w:val="00B50BDE"/>
    <w:rsid w:val="00B54F8E"/>
    <w:rsid w:val="00B56157"/>
    <w:rsid w:val="00B62ED8"/>
    <w:rsid w:val="00B63BDE"/>
    <w:rsid w:val="00B66DC4"/>
    <w:rsid w:val="00B67232"/>
    <w:rsid w:val="00B67611"/>
    <w:rsid w:val="00B742BC"/>
    <w:rsid w:val="00B74D3F"/>
    <w:rsid w:val="00B76D52"/>
    <w:rsid w:val="00B77116"/>
    <w:rsid w:val="00B844B3"/>
    <w:rsid w:val="00B90E45"/>
    <w:rsid w:val="00B91AAF"/>
    <w:rsid w:val="00B92FCD"/>
    <w:rsid w:val="00B944D5"/>
    <w:rsid w:val="00B95B71"/>
    <w:rsid w:val="00BA2413"/>
    <w:rsid w:val="00BA43F2"/>
    <w:rsid w:val="00BA7B38"/>
    <w:rsid w:val="00BA7DEB"/>
    <w:rsid w:val="00BB6C5D"/>
    <w:rsid w:val="00BC5668"/>
    <w:rsid w:val="00BD3B98"/>
    <w:rsid w:val="00BE378F"/>
    <w:rsid w:val="00BE77B0"/>
    <w:rsid w:val="00BF0528"/>
    <w:rsid w:val="00BF4E71"/>
    <w:rsid w:val="00C03453"/>
    <w:rsid w:val="00C07E5B"/>
    <w:rsid w:val="00C11FF6"/>
    <w:rsid w:val="00C216F5"/>
    <w:rsid w:val="00C21C88"/>
    <w:rsid w:val="00C24D4C"/>
    <w:rsid w:val="00C3021B"/>
    <w:rsid w:val="00C316BF"/>
    <w:rsid w:val="00C31D33"/>
    <w:rsid w:val="00C33BB2"/>
    <w:rsid w:val="00C37787"/>
    <w:rsid w:val="00C43267"/>
    <w:rsid w:val="00C45023"/>
    <w:rsid w:val="00C46319"/>
    <w:rsid w:val="00C46F7B"/>
    <w:rsid w:val="00C50F0C"/>
    <w:rsid w:val="00C52A72"/>
    <w:rsid w:val="00C65A2A"/>
    <w:rsid w:val="00C808B6"/>
    <w:rsid w:val="00C819E4"/>
    <w:rsid w:val="00C83B4C"/>
    <w:rsid w:val="00C85354"/>
    <w:rsid w:val="00C92033"/>
    <w:rsid w:val="00C94B82"/>
    <w:rsid w:val="00C94D53"/>
    <w:rsid w:val="00CA0A45"/>
    <w:rsid w:val="00CA33FE"/>
    <w:rsid w:val="00CA7449"/>
    <w:rsid w:val="00CB3BA5"/>
    <w:rsid w:val="00CB7D9E"/>
    <w:rsid w:val="00CC08BD"/>
    <w:rsid w:val="00CC1AA2"/>
    <w:rsid w:val="00CC6A39"/>
    <w:rsid w:val="00CC78D3"/>
    <w:rsid w:val="00CE5528"/>
    <w:rsid w:val="00CE7EDC"/>
    <w:rsid w:val="00CF0CFD"/>
    <w:rsid w:val="00CF194B"/>
    <w:rsid w:val="00CF451F"/>
    <w:rsid w:val="00CF5243"/>
    <w:rsid w:val="00D03167"/>
    <w:rsid w:val="00D1570A"/>
    <w:rsid w:val="00D30B28"/>
    <w:rsid w:val="00D337E3"/>
    <w:rsid w:val="00D33CAB"/>
    <w:rsid w:val="00D42ECF"/>
    <w:rsid w:val="00D44B24"/>
    <w:rsid w:val="00D45BE8"/>
    <w:rsid w:val="00D548FB"/>
    <w:rsid w:val="00D61B17"/>
    <w:rsid w:val="00D6333B"/>
    <w:rsid w:val="00D64CE8"/>
    <w:rsid w:val="00D83228"/>
    <w:rsid w:val="00D87044"/>
    <w:rsid w:val="00DA0B67"/>
    <w:rsid w:val="00DA2F90"/>
    <w:rsid w:val="00DA5653"/>
    <w:rsid w:val="00DA743E"/>
    <w:rsid w:val="00DB3822"/>
    <w:rsid w:val="00DB751A"/>
    <w:rsid w:val="00DC244C"/>
    <w:rsid w:val="00DC2A9E"/>
    <w:rsid w:val="00DC40E4"/>
    <w:rsid w:val="00DC435F"/>
    <w:rsid w:val="00DC4648"/>
    <w:rsid w:val="00DD06E1"/>
    <w:rsid w:val="00DD4B68"/>
    <w:rsid w:val="00DE3A49"/>
    <w:rsid w:val="00DE765E"/>
    <w:rsid w:val="00DF0B58"/>
    <w:rsid w:val="00DF1DE3"/>
    <w:rsid w:val="00E024E9"/>
    <w:rsid w:val="00E02CCB"/>
    <w:rsid w:val="00E1715E"/>
    <w:rsid w:val="00E203E3"/>
    <w:rsid w:val="00E24D5B"/>
    <w:rsid w:val="00E2600F"/>
    <w:rsid w:val="00E31120"/>
    <w:rsid w:val="00E33698"/>
    <w:rsid w:val="00E35FFC"/>
    <w:rsid w:val="00E3773B"/>
    <w:rsid w:val="00E40472"/>
    <w:rsid w:val="00E438B4"/>
    <w:rsid w:val="00E459A6"/>
    <w:rsid w:val="00E56750"/>
    <w:rsid w:val="00E57698"/>
    <w:rsid w:val="00E5792B"/>
    <w:rsid w:val="00E61917"/>
    <w:rsid w:val="00E637DC"/>
    <w:rsid w:val="00E72A61"/>
    <w:rsid w:val="00E80E07"/>
    <w:rsid w:val="00E81CD6"/>
    <w:rsid w:val="00E9353F"/>
    <w:rsid w:val="00EA210D"/>
    <w:rsid w:val="00EA214A"/>
    <w:rsid w:val="00EA3CF0"/>
    <w:rsid w:val="00EC567F"/>
    <w:rsid w:val="00EC60FD"/>
    <w:rsid w:val="00EC7B93"/>
    <w:rsid w:val="00ED3430"/>
    <w:rsid w:val="00EE364F"/>
    <w:rsid w:val="00EF325F"/>
    <w:rsid w:val="00F01838"/>
    <w:rsid w:val="00F02AAC"/>
    <w:rsid w:val="00F071FC"/>
    <w:rsid w:val="00F10089"/>
    <w:rsid w:val="00F10784"/>
    <w:rsid w:val="00F208D0"/>
    <w:rsid w:val="00F2135F"/>
    <w:rsid w:val="00F21501"/>
    <w:rsid w:val="00F21DD5"/>
    <w:rsid w:val="00F2689C"/>
    <w:rsid w:val="00F27AD2"/>
    <w:rsid w:val="00F27FD7"/>
    <w:rsid w:val="00F30249"/>
    <w:rsid w:val="00F41BBF"/>
    <w:rsid w:val="00F444D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D7186"/>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98E425"/>
  <w15:docId w15:val="{13557F4E-AB0C-4388-B661-B67B391B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9</TotalTime>
  <Pages>4</Pages>
  <Words>151</Words>
  <Characters>1847</Characters>
  <Application>Microsoft Office Word</Application>
  <DocSecurity>0</DocSecurity>
  <Lines>15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Логинова Алла Дмитриевна</dc:creator>
  <cp:lastModifiedBy>Логинова Алла Дмитриевна</cp:lastModifiedBy>
  <cp:revision>9</cp:revision>
  <cp:lastPrinted>2020-05-23T19:58:00Z</cp:lastPrinted>
  <dcterms:created xsi:type="dcterms:W3CDTF">2024-08-20T09:06:00Z</dcterms:created>
  <dcterms:modified xsi:type="dcterms:W3CDTF">2024-08-28T08:48:00Z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ЧОНФ.ГАЗ-ВЛ.Т-П-ИОС2.00.00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5.4</vt:lpwstr>
  </property>
  <property fmtid="{D5CDD505-2E9C-101B-9397-08002B2CF9AE}" pid="17" name="GipvnVid">
    <vt:lpwstr>титул</vt:lpwstr>
  </property>
</Properties>
</file>